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77FA6523"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0B6FFD" w:rsidRPr="000B6FFD">
        <w:rPr>
          <w:rFonts w:ascii="Arial Narrow" w:hAnsi="Arial Narrow" w:cs="Arial"/>
          <w:b/>
          <w:bCs/>
        </w:rPr>
        <w:t>0168369</w:t>
      </w:r>
      <w:r w:rsidR="001D5378">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9ED3F6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w:t>
      </w:r>
      <w:r w:rsidR="00556580">
        <w:rPr>
          <w:rFonts w:ascii="Arial Narrow" w:hAnsi="Arial Narrow" w:cs="Arial"/>
          <w:color w:val="000000"/>
          <w:lang w:val="es-ES_tradnl"/>
        </w:rPr>
        <w:t>2</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41C669BA" w:rsidR="00816020" w:rsidRPr="009879ED" w:rsidRDefault="00816020" w:rsidP="009879ED">
      <w:pPr>
        <w:jc w:val="both"/>
        <w:rPr>
          <w:rFonts w:ascii="Arial Narrow" w:hAnsi="Arial Narrow"/>
          <w:b/>
          <w:bCs/>
          <w:lang w:val="es-CO"/>
        </w:rPr>
      </w:pPr>
      <w:r w:rsidRPr="008150B4">
        <w:rPr>
          <w:rFonts w:ascii="Arial Narrow" w:hAnsi="Arial Narrow"/>
        </w:rPr>
        <w:t>Que mediante la Resolución</w:t>
      </w:r>
      <w:r w:rsidRPr="008150B4">
        <w:rPr>
          <w:rFonts w:ascii="Arial Narrow" w:hAnsi="Arial Narrow"/>
          <w:b/>
          <w:bCs/>
        </w:rPr>
        <w:t xml:space="preserve"> </w:t>
      </w:r>
      <w:r w:rsidR="00E84276">
        <w:rPr>
          <w:rFonts w:ascii="Arial Narrow" w:hAnsi="Arial Narrow"/>
          <w:b/>
          <w:bCs/>
        </w:rPr>
        <w:t>0011270</w:t>
      </w:r>
      <w:r w:rsidR="001B0DA2">
        <w:rPr>
          <w:rFonts w:ascii="Arial Narrow" w:hAnsi="Arial Narrow"/>
          <w:b/>
          <w:bCs/>
        </w:rPr>
        <w:t xml:space="preserve"> </w:t>
      </w:r>
      <w:r w:rsidR="002F3562" w:rsidRPr="002F3562">
        <w:rPr>
          <w:rFonts w:ascii="Arial Narrow" w:hAnsi="Arial Narrow"/>
          <w:b/>
          <w:bCs/>
        </w:rPr>
        <w:t xml:space="preserve"> </w:t>
      </w:r>
      <w:r w:rsidR="00672C94" w:rsidRPr="008150B4">
        <w:rPr>
          <w:rFonts w:ascii="Arial Narrow" w:hAnsi="Arial Narrow"/>
          <w:b/>
          <w:bCs/>
        </w:rPr>
        <w:t xml:space="preserve">del </w:t>
      </w:r>
      <w:r w:rsidR="00212185" w:rsidRPr="00212185">
        <w:rPr>
          <w:rFonts w:ascii="Arial Narrow" w:hAnsi="Arial Narrow"/>
          <w:b/>
          <w:bCs/>
        </w:rPr>
        <w:t>10 de agosto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414242">
        <w:rPr>
          <w:rFonts w:ascii="Arial Narrow" w:hAnsi="Arial Narrow"/>
        </w:rPr>
        <w:t>del señor</w:t>
      </w:r>
      <w:bookmarkStart w:id="0" w:name="_Hlk185578256"/>
      <w:bookmarkStart w:id="1" w:name="_Hlk164679141"/>
      <w:r w:rsidR="00414242">
        <w:rPr>
          <w:rFonts w:ascii="Arial Narrow" w:hAnsi="Arial Narrow"/>
        </w:rPr>
        <w:t xml:space="preserve"> </w:t>
      </w:r>
      <w:r w:rsidR="00E84276">
        <w:rPr>
          <w:rFonts w:ascii="Arial Narrow" w:hAnsi="Arial Narrow"/>
          <w:b/>
          <w:bCs/>
        </w:rPr>
        <w:t>JOSE ANTONIO MOLANO CORREA</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4E340B">
        <w:rPr>
          <w:rFonts w:ascii="Arial Narrow" w:hAnsi="Arial Narrow"/>
        </w:rPr>
        <w:t>o</w:t>
      </w:r>
      <w:r w:rsidRPr="008150B4">
        <w:rPr>
          <w:rFonts w:ascii="Arial Narrow" w:hAnsi="Arial Narrow"/>
        </w:rPr>
        <w:t xml:space="preserve"> con cédula de ciudadanía número</w:t>
      </w:r>
      <w:bookmarkEnd w:id="1"/>
      <w:r w:rsidR="00C37E72">
        <w:rPr>
          <w:rFonts w:ascii="Arial Narrow" w:hAnsi="Arial Narrow"/>
        </w:rPr>
        <w:t xml:space="preserve"> </w:t>
      </w:r>
      <w:r w:rsidR="00E84276">
        <w:rPr>
          <w:rFonts w:ascii="Arial Narrow" w:hAnsi="Arial Narrow"/>
        </w:rPr>
        <w:t>1.143.924.390</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9879ED" w:rsidRPr="009879ED">
        <w:rPr>
          <w:rFonts w:ascii="Arial Narrow" w:hAnsi="Arial Narrow"/>
          <w:b/>
          <w:bCs/>
          <w:lang w:val="es-CO"/>
        </w:rPr>
        <w:t>SEISCIENTOS CUARENTA Y DOS MIL DOSCIENTOS CINCUENTA Y CUATRO PESOS M/CTE. ($642.254,00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E84276">
        <w:rPr>
          <w:rFonts w:ascii="Arial Narrow" w:hAnsi="Arial Narrow"/>
        </w:rPr>
        <w:t>35085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32F7CA49"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BD2A30">
        <w:rPr>
          <w:rFonts w:ascii="Arial Narrow" w:hAnsi="Arial Narrow"/>
        </w:rPr>
        <w:t>10</w:t>
      </w:r>
      <w:r w:rsidR="003F4408">
        <w:rPr>
          <w:rFonts w:ascii="Arial Narrow" w:hAnsi="Arial Narrow"/>
        </w:rPr>
        <w:t xml:space="preserve"> de noviembre</w:t>
      </w:r>
      <w:r w:rsidR="00212185">
        <w:rPr>
          <w:rFonts w:ascii="Arial Narrow" w:hAnsi="Arial Narrow"/>
        </w:rPr>
        <w:t xml:space="preserve"> de 2023</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623172FC"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4E340B">
        <w:rPr>
          <w:rFonts w:ascii="Arial Narrow" w:hAnsi="Arial Narrow"/>
        </w:rPr>
        <w:t>el señor</w:t>
      </w:r>
      <w:r w:rsidR="00C721D1" w:rsidRPr="00C721D1">
        <w:rPr>
          <w:rFonts w:ascii="Arial Narrow" w:hAnsi="Arial Narrow"/>
          <w:b/>
          <w:bCs/>
        </w:rPr>
        <w:t xml:space="preserve"> </w:t>
      </w:r>
      <w:r w:rsidR="00E84276">
        <w:rPr>
          <w:rFonts w:ascii="Arial Narrow" w:hAnsi="Arial Narrow"/>
          <w:b/>
          <w:bCs/>
        </w:rPr>
        <w:t>JOSE ANTONIO MOLANO CORREA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BD2A30" w:rsidRPr="00BD2A30">
        <w:rPr>
          <w:rFonts w:ascii="Arial Narrow" w:hAnsi="Arial Narrow"/>
          <w:b/>
          <w:bCs/>
          <w:lang w:val="es-CO"/>
        </w:rPr>
        <w:t>UN MILLON DOSCIENTOS OCHENTA Y CUATRO MIL QUINIENTOS OCHO PESOS M/CTE. ($1.284.508,00)</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6243DC95"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414242">
        <w:rPr>
          <w:rFonts w:ascii="Arial Narrow" w:hAnsi="Arial Narrow"/>
        </w:rPr>
        <w:t xml:space="preserve">del señor </w:t>
      </w:r>
      <w:r w:rsidR="00E84276">
        <w:rPr>
          <w:rFonts w:ascii="Arial Narrow" w:hAnsi="Arial Narrow"/>
          <w:b/>
          <w:bCs/>
        </w:rPr>
        <w:t>JOSE ANTONIO MOLANO CORREA</w:t>
      </w:r>
      <w:r w:rsidR="00B10CAF" w:rsidRPr="00C37E72">
        <w:rPr>
          <w:rFonts w:ascii="Arial Narrow" w:hAnsi="Arial Narrow"/>
          <w:b/>
          <w:bCs/>
        </w:rPr>
        <w:t>,</w:t>
      </w:r>
      <w:r w:rsidR="00B10CAF" w:rsidRPr="008150B4">
        <w:rPr>
          <w:rFonts w:ascii="Arial Narrow" w:hAnsi="Arial Narrow"/>
        </w:rPr>
        <w:t xml:space="preserve"> identificad</w:t>
      </w:r>
      <w:r w:rsidR="004E340B">
        <w:rPr>
          <w:rFonts w:ascii="Arial Narrow" w:hAnsi="Arial Narrow"/>
        </w:rPr>
        <w:t>o</w:t>
      </w:r>
      <w:r w:rsidR="00B10CAF" w:rsidRPr="008150B4">
        <w:rPr>
          <w:rFonts w:ascii="Arial Narrow" w:hAnsi="Arial Narrow"/>
        </w:rPr>
        <w:t xml:space="preserve"> con cédula de ciudadanía número</w:t>
      </w:r>
      <w:r w:rsidR="00B10CAF">
        <w:rPr>
          <w:rFonts w:ascii="Arial Narrow" w:hAnsi="Arial Narrow"/>
        </w:rPr>
        <w:t xml:space="preserve"> </w:t>
      </w:r>
      <w:r w:rsidR="00E84276">
        <w:rPr>
          <w:rFonts w:ascii="Arial Narrow" w:hAnsi="Arial Narrow"/>
        </w:rPr>
        <w:t>1.143.924.390</w:t>
      </w:r>
      <w:r w:rsidR="00B10CAF" w:rsidRPr="008150B4">
        <w:rPr>
          <w:rFonts w:ascii="Arial Narrow" w:hAnsi="Arial Narrow"/>
        </w:rPr>
        <w:t xml:space="preserve">,por la suma de </w:t>
      </w:r>
      <w:r w:rsidR="001B0DA2" w:rsidRPr="001B0DA2">
        <w:rPr>
          <w:rFonts w:ascii="Arial Narrow" w:hAnsi="Arial Narrow"/>
          <w:b/>
          <w:bCs/>
        </w:rPr>
        <w:t>QUINIENTOS SESENTA Y NUEVE MIL DOSCIENTOS SESENTA Y CINCO PESOS M/CTE. ($569.265,00</w:t>
      </w:r>
      <w:r w:rsidR="001B0DA2" w:rsidRPr="008150B4">
        <w:rPr>
          <w:rFonts w:ascii="Arial Narrow" w:hAnsi="Arial Narrow"/>
          <w:b/>
          <w:bCs/>
        </w:rPr>
        <w:t>),</w:t>
      </w:r>
      <w:r w:rsidR="001B0DA2" w:rsidRPr="008150B4">
        <w:rPr>
          <w:rFonts w:ascii="Arial Narrow" w:hAnsi="Arial Narrow"/>
        </w:rPr>
        <w:t xml:space="preserve"> por concepto de la obligación contenida en la Resolución </w:t>
      </w:r>
      <w:r w:rsidR="00E84276">
        <w:rPr>
          <w:rFonts w:ascii="Arial Narrow" w:hAnsi="Arial Narrow"/>
        </w:rPr>
        <w:t>35085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35FE122B"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4E340B">
        <w:rPr>
          <w:rFonts w:ascii="Arial Narrow" w:hAnsi="Arial Narrow"/>
        </w:rPr>
        <w:t>el señor</w:t>
      </w:r>
      <w:r w:rsidRPr="008150B4">
        <w:rPr>
          <w:rFonts w:ascii="Arial Narrow" w:hAnsi="Arial Narrow"/>
        </w:rPr>
        <w:t xml:space="preserve"> </w:t>
      </w:r>
      <w:r w:rsidR="00E84276">
        <w:rPr>
          <w:rFonts w:ascii="Arial Narrow" w:hAnsi="Arial Narrow"/>
          <w:b/>
          <w:bCs/>
        </w:rPr>
        <w:t>JOSE ANTONIO MOLANO CORREA</w:t>
      </w:r>
      <w:r w:rsidR="0096235E" w:rsidRPr="00C37E72">
        <w:rPr>
          <w:rFonts w:ascii="Arial Narrow" w:hAnsi="Arial Narrow"/>
          <w:b/>
          <w:bCs/>
        </w:rPr>
        <w:t>,</w:t>
      </w:r>
      <w:r w:rsidR="0096235E" w:rsidRPr="008150B4">
        <w:rPr>
          <w:rFonts w:ascii="Arial Narrow" w:hAnsi="Arial Narrow"/>
        </w:rPr>
        <w:t xml:space="preserve"> identificad</w:t>
      </w:r>
      <w:r w:rsidR="004E340B">
        <w:rPr>
          <w:rFonts w:ascii="Arial Narrow" w:hAnsi="Arial Narrow"/>
        </w:rPr>
        <w:t>o</w:t>
      </w:r>
      <w:r w:rsidR="0096235E" w:rsidRPr="008150B4">
        <w:rPr>
          <w:rFonts w:ascii="Arial Narrow" w:hAnsi="Arial Narrow"/>
        </w:rPr>
        <w:t xml:space="preserve"> con cédula de ciudadanía número</w:t>
      </w:r>
      <w:r w:rsidR="0096235E">
        <w:rPr>
          <w:rFonts w:ascii="Arial Narrow" w:hAnsi="Arial Narrow"/>
        </w:rPr>
        <w:t xml:space="preserve"> </w:t>
      </w:r>
      <w:r w:rsidR="00E84276">
        <w:rPr>
          <w:rFonts w:ascii="Arial Narrow" w:hAnsi="Arial Narrow"/>
        </w:rPr>
        <w:t>1.143.924.390</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499623"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w:t>
      </w:r>
      <w:r w:rsidR="00556580">
        <w:rPr>
          <w:rFonts w:ascii="Arial Narrow" w:hAnsi="Arial Narrow"/>
          <w:sz w:val="22"/>
          <w:szCs w:val="22"/>
        </w:rPr>
        <w:t>2</w:t>
      </w:r>
      <w:r w:rsidR="00B3551F">
        <w:rPr>
          <w:rFonts w:ascii="Arial Narrow" w:hAnsi="Arial Narrow"/>
          <w:sz w:val="22"/>
          <w:szCs w:val="22"/>
        </w:rPr>
        <w:t xml:space="preserve">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7C5D149" w14:textId="77777777" w:rsidR="00A432C6" w:rsidRDefault="00A432C6" w:rsidP="008C220E">
      <w:pPr>
        <w:jc w:val="both"/>
        <w:rPr>
          <w:rFonts w:ascii="Arial Narrow" w:hAnsi="Arial Narrow"/>
          <w:i/>
          <w:iCs/>
          <w:noProof/>
          <w:sz w:val="16"/>
          <w:szCs w:val="16"/>
        </w:rPr>
      </w:pPr>
    </w:p>
    <w:p w14:paraId="7FF61980" w14:textId="754F624D" w:rsidR="00436830" w:rsidRPr="003713CD" w:rsidRDefault="0096235E" w:rsidP="0096235E">
      <w:pPr>
        <w:jc w:val="both"/>
        <w:rPr>
          <w:rFonts w:ascii="Arial Narrow" w:hAnsi="Arial Narrow"/>
          <w:i/>
          <w:iCs/>
          <w:noProof/>
          <w:sz w:val="16"/>
          <w:szCs w:val="16"/>
        </w:rPr>
      </w:pPr>
      <w:r w:rsidRPr="0096235E">
        <w:rPr>
          <w:rFonts w:ascii="Arial Narrow" w:hAnsi="Arial Narrow"/>
          <w:i/>
          <w:iCs/>
          <w:noProof/>
          <w:sz w:val="16"/>
          <w:szCs w:val="16"/>
        </w:rPr>
        <w:t>Expediente: 26203975-</w:t>
      </w:r>
      <w:r w:rsidR="00E84276">
        <w:rPr>
          <w:rFonts w:ascii="Arial Narrow" w:hAnsi="Arial Narrow"/>
          <w:i/>
          <w:iCs/>
          <w:noProof/>
          <w:sz w:val="16"/>
          <w:szCs w:val="16"/>
        </w:rPr>
        <w:t>JOSE ANTONIO MOLANO CORREA</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6FBFA" w14:textId="77777777" w:rsidR="00071DE0" w:rsidRDefault="00071DE0">
      <w:r>
        <w:separator/>
      </w:r>
    </w:p>
  </w:endnote>
  <w:endnote w:type="continuationSeparator" w:id="0">
    <w:p w14:paraId="47E5A76B" w14:textId="77777777" w:rsidR="00071DE0" w:rsidRDefault="00071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DBBD5" w14:textId="77777777" w:rsidR="00071DE0" w:rsidRDefault="00071DE0">
      <w:r>
        <w:separator/>
      </w:r>
    </w:p>
  </w:footnote>
  <w:footnote w:type="continuationSeparator" w:id="0">
    <w:p w14:paraId="7FB4F440" w14:textId="77777777" w:rsidR="00071DE0" w:rsidRDefault="00071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1C1D4BCA"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0B6FFD" w:rsidRPr="000B6FFD">
      <w:rPr>
        <w:rFonts w:ascii="Arial Narrow" w:hAnsi="Arial Narrow" w:cs="Arial"/>
        <w:b/>
        <w:bCs/>
      </w:rPr>
      <w:t>0168369</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w:t>
    </w:r>
    <w:r w:rsidR="00556580">
      <w:rPr>
        <w:rFonts w:ascii="Arial Narrow" w:hAnsi="Arial Narrow" w:cs="Arial"/>
        <w:b/>
        <w:bCs/>
      </w:rPr>
      <w:t>2</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1DE0"/>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6FFD"/>
    <w:rsid w:val="000B7FC4"/>
    <w:rsid w:val="000C00CD"/>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331F"/>
    <w:rsid w:val="000F4A22"/>
    <w:rsid w:val="000F557A"/>
    <w:rsid w:val="000F563C"/>
    <w:rsid w:val="000F565B"/>
    <w:rsid w:val="000F602D"/>
    <w:rsid w:val="000F688B"/>
    <w:rsid w:val="000F6AFB"/>
    <w:rsid w:val="000F7103"/>
    <w:rsid w:val="00100029"/>
    <w:rsid w:val="00100318"/>
    <w:rsid w:val="001017A8"/>
    <w:rsid w:val="00103D44"/>
    <w:rsid w:val="00104435"/>
    <w:rsid w:val="001045A8"/>
    <w:rsid w:val="00104C6C"/>
    <w:rsid w:val="00106FD5"/>
    <w:rsid w:val="00107944"/>
    <w:rsid w:val="00107ED7"/>
    <w:rsid w:val="001108E9"/>
    <w:rsid w:val="00110E61"/>
    <w:rsid w:val="001128BA"/>
    <w:rsid w:val="0011369E"/>
    <w:rsid w:val="00113859"/>
    <w:rsid w:val="00113F12"/>
    <w:rsid w:val="001163CE"/>
    <w:rsid w:val="00117B4A"/>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263"/>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5A6"/>
    <w:rsid w:val="001A1BB2"/>
    <w:rsid w:val="001A2635"/>
    <w:rsid w:val="001A29A1"/>
    <w:rsid w:val="001A4EAC"/>
    <w:rsid w:val="001A5140"/>
    <w:rsid w:val="001A52A3"/>
    <w:rsid w:val="001A5383"/>
    <w:rsid w:val="001A7E9E"/>
    <w:rsid w:val="001B0DA2"/>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5378"/>
    <w:rsid w:val="001D6E5A"/>
    <w:rsid w:val="001D706C"/>
    <w:rsid w:val="001D776F"/>
    <w:rsid w:val="001D7CD4"/>
    <w:rsid w:val="001E1D31"/>
    <w:rsid w:val="001E2383"/>
    <w:rsid w:val="001E25D7"/>
    <w:rsid w:val="001E26C9"/>
    <w:rsid w:val="001E3DC8"/>
    <w:rsid w:val="001E5682"/>
    <w:rsid w:val="001E6000"/>
    <w:rsid w:val="001F22FE"/>
    <w:rsid w:val="00200213"/>
    <w:rsid w:val="0020160A"/>
    <w:rsid w:val="00201709"/>
    <w:rsid w:val="002035C4"/>
    <w:rsid w:val="00203EDF"/>
    <w:rsid w:val="0020468B"/>
    <w:rsid w:val="00206792"/>
    <w:rsid w:val="00207155"/>
    <w:rsid w:val="00210A11"/>
    <w:rsid w:val="00210A9C"/>
    <w:rsid w:val="00211693"/>
    <w:rsid w:val="00212185"/>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45C8F"/>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3D22"/>
    <w:rsid w:val="002E4820"/>
    <w:rsid w:val="002E549B"/>
    <w:rsid w:val="002E5E34"/>
    <w:rsid w:val="002E66D0"/>
    <w:rsid w:val="002F025E"/>
    <w:rsid w:val="002F2634"/>
    <w:rsid w:val="002F3562"/>
    <w:rsid w:val="002F4098"/>
    <w:rsid w:val="002F5D87"/>
    <w:rsid w:val="002F6134"/>
    <w:rsid w:val="002F77B8"/>
    <w:rsid w:val="00300609"/>
    <w:rsid w:val="00301CB4"/>
    <w:rsid w:val="0030254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6B2"/>
    <w:rsid w:val="00373F9C"/>
    <w:rsid w:val="003746E2"/>
    <w:rsid w:val="00374DC0"/>
    <w:rsid w:val="00375C79"/>
    <w:rsid w:val="00376FDD"/>
    <w:rsid w:val="0037700B"/>
    <w:rsid w:val="003822AB"/>
    <w:rsid w:val="003839E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764"/>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408"/>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4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1F2B"/>
    <w:rsid w:val="004E340B"/>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477CF"/>
    <w:rsid w:val="005529A3"/>
    <w:rsid w:val="00552A76"/>
    <w:rsid w:val="00553984"/>
    <w:rsid w:val="0055469E"/>
    <w:rsid w:val="00556580"/>
    <w:rsid w:val="005567B6"/>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80898"/>
    <w:rsid w:val="00580CF7"/>
    <w:rsid w:val="00581493"/>
    <w:rsid w:val="00583943"/>
    <w:rsid w:val="0058437F"/>
    <w:rsid w:val="00584B57"/>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124C"/>
    <w:rsid w:val="005C286A"/>
    <w:rsid w:val="005C2D3E"/>
    <w:rsid w:val="005C3214"/>
    <w:rsid w:val="005C3E10"/>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2D71"/>
    <w:rsid w:val="00675673"/>
    <w:rsid w:val="006807F5"/>
    <w:rsid w:val="00680FFF"/>
    <w:rsid w:val="00682F0C"/>
    <w:rsid w:val="0068490C"/>
    <w:rsid w:val="006849CC"/>
    <w:rsid w:val="00685C57"/>
    <w:rsid w:val="006867B1"/>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64E9"/>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263D"/>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86EE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01B"/>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7BF"/>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96E4E"/>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384F"/>
    <w:rsid w:val="00946517"/>
    <w:rsid w:val="00950DC3"/>
    <w:rsid w:val="00951DE3"/>
    <w:rsid w:val="00954D3C"/>
    <w:rsid w:val="00955F3B"/>
    <w:rsid w:val="009607E8"/>
    <w:rsid w:val="00960D8C"/>
    <w:rsid w:val="0096235E"/>
    <w:rsid w:val="00964069"/>
    <w:rsid w:val="009650B4"/>
    <w:rsid w:val="009701B2"/>
    <w:rsid w:val="00970A4D"/>
    <w:rsid w:val="00971B66"/>
    <w:rsid w:val="00973565"/>
    <w:rsid w:val="00974885"/>
    <w:rsid w:val="00974A7D"/>
    <w:rsid w:val="00976433"/>
    <w:rsid w:val="0097683D"/>
    <w:rsid w:val="00977C0A"/>
    <w:rsid w:val="00980962"/>
    <w:rsid w:val="00981A67"/>
    <w:rsid w:val="00983A9E"/>
    <w:rsid w:val="009844DF"/>
    <w:rsid w:val="00985533"/>
    <w:rsid w:val="00985631"/>
    <w:rsid w:val="009879ED"/>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4A41"/>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1378"/>
    <w:rsid w:val="00A333DE"/>
    <w:rsid w:val="00A34D6A"/>
    <w:rsid w:val="00A34F04"/>
    <w:rsid w:val="00A36099"/>
    <w:rsid w:val="00A3668F"/>
    <w:rsid w:val="00A41424"/>
    <w:rsid w:val="00A432C6"/>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2F20"/>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0CAF"/>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42AF"/>
    <w:rsid w:val="00BC5FA2"/>
    <w:rsid w:val="00BC613B"/>
    <w:rsid w:val="00BD06A0"/>
    <w:rsid w:val="00BD08A9"/>
    <w:rsid w:val="00BD09D9"/>
    <w:rsid w:val="00BD1673"/>
    <w:rsid w:val="00BD1D62"/>
    <w:rsid w:val="00BD2A30"/>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831"/>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29DD"/>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4C18"/>
    <w:rsid w:val="00C45F87"/>
    <w:rsid w:val="00C47FE3"/>
    <w:rsid w:val="00C51535"/>
    <w:rsid w:val="00C56795"/>
    <w:rsid w:val="00C5737E"/>
    <w:rsid w:val="00C6262E"/>
    <w:rsid w:val="00C62899"/>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98C"/>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65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8C"/>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3840"/>
    <w:rsid w:val="00E75B85"/>
    <w:rsid w:val="00E75B8A"/>
    <w:rsid w:val="00E81BC0"/>
    <w:rsid w:val="00E81C85"/>
    <w:rsid w:val="00E82054"/>
    <w:rsid w:val="00E82E82"/>
    <w:rsid w:val="00E84276"/>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C12"/>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856"/>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806</Words>
  <Characters>4433</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7</cp:revision>
  <cp:lastPrinted>2023-12-04T17:03:00Z</cp:lastPrinted>
  <dcterms:created xsi:type="dcterms:W3CDTF">2025-12-02T16:31:00Z</dcterms:created>
  <dcterms:modified xsi:type="dcterms:W3CDTF">2025-12-03T13:22:00Z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